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3FF" w:rsidRPr="00310DC1" w:rsidRDefault="007203FF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7203FF" w:rsidRPr="00DB72EF" w:rsidRDefault="007203F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203FF" w:rsidRPr="00DB72EF" w:rsidRDefault="007203F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203FF" w:rsidRPr="00DB72EF" w:rsidRDefault="007203F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203FF" w:rsidRPr="00DB72EF" w:rsidRDefault="007203FF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7203FF" w:rsidRPr="00DB72EF" w:rsidRDefault="007203FF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7203FF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7203FF" w:rsidRPr="00DB72EF" w:rsidRDefault="007203FF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7203FF" w:rsidRDefault="007203FF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7203FF" w:rsidRPr="00DB72EF" w:rsidRDefault="007203FF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7203FF" w:rsidRPr="00DB72EF" w:rsidRDefault="007203F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7203FF" w:rsidRPr="00DB72EF" w:rsidRDefault="007203FF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7203FF" w:rsidRPr="00DB72EF" w:rsidRDefault="007203FF">
      <w:pPr>
        <w:autoSpaceDE/>
        <w:jc w:val="both"/>
        <w:rPr>
          <w:b/>
          <w:i/>
          <w:color w:val="auto"/>
          <w:lang w:eastAsia="ar-SA"/>
        </w:rPr>
      </w:pPr>
    </w:p>
    <w:p w:rsidR="007203FF" w:rsidRDefault="007203FF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7203FF" w:rsidRDefault="007203F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7203FF" w:rsidRPr="00DB72EF" w:rsidRDefault="007203F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203FF" w:rsidRPr="00DB72EF" w:rsidRDefault="007203F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7203FF" w:rsidRPr="00DB72EF" w:rsidRDefault="007203FF" w:rsidP="00E266AA">
      <w:pPr>
        <w:autoSpaceDE/>
        <w:rPr>
          <w:i/>
          <w:color w:val="auto"/>
          <w:lang w:eastAsia="ar-SA"/>
        </w:rPr>
      </w:pPr>
    </w:p>
    <w:p w:rsidR="007203FF" w:rsidRDefault="007203FF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7203FF" w:rsidRPr="00D129FC" w:rsidRDefault="007203F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7203FF" w:rsidRPr="00B275A6" w:rsidRDefault="007203F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7203FF" w:rsidRPr="001A5CF0" w:rsidRDefault="007203FF" w:rsidP="00310DC1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1A5CF0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Przebudowa drogi gminnej nr 712735P w m. Lasocice w zakresie wykonania chodnika</w:t>
      </w:r>
      <w:r w:rsidRPr="001A5CF0">
        <w:rPr>
          <w:b/>
          <w:color w:val="auto"/>
          <w:sz w:val="28"/>
          <w:szCs w:val="28"/>
          <w:lang w:eastAsia="ar-SA"/>
        </w:rPr>
        <w:t>”</w:t>
      </w:r>
    </w:p>
    <w:p w:rsidR="007203FF" w:rsidRPr="00E23FD0" w:rsidRDefault="007203FF">
      <w:pPr>
        <w:autoSpaceDE/>
        <w:jc w:val="both"/>
        <w:rPr>
          <w:color w:val="auto"/>
          <w:lang w:eastAsia="ar-SA"/>
        </w:rPr>
      </w:pPr>
    </w:p>
    <w:p w:rsidR="007203FF" w:rsidRPr="00DB72EF" w:rsidRDefault="007203FF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7203FF" w:rsidRPr="00DB72EF" w:rsidRDefault="007203FF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7203FF" w:rsidRPr="00DB72EF" w:rsidRDefault="007203FF">
      <w:pPr>
        <w:autoSpaceDE/>
        <w:jc w:val="both"/>
        <w:rPr>
          <w:lang w:eastAsia="ar-SA"/>
        </w:rPr>
      </w:pPr>
    </w:p>
    <w:p w:rsidR="007203FF" w:rsidRPr="00DB72EF" w:rsidRDefault="007203FF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7203FF" w:rsidRPr="00FF406D" w:rsidRDefault="007203FF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7203FF" w:rsidRPr="00DB72EF" w:rsidRDefault="007203FF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7203FF" w:rsidRPr="002A3B44" w:rsidRDefault="007203FF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7203FF" w:rsidRDefault="007203FF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7203FF" w:rsidRDefault="007203FF" w:rsidP="00310DC1">
      <w:pPr>
        <w:jc w:val="both"/>
        <w:rPr>
          <w:b/>
          <w:i/>
          <w:color w:val="auto"/>
          <w:lang w:eastAsia="ar-SA"/>
        </w:rPr>
      </w:pPr>
    </w:p>
    <w:p w:rsidR="007203FF" w:rsidRDefault="007203FF" w:rsidP="00310DC1">
      <w:pPr>
        <w:jc w:val="both"/>
        <w:rPr>
          <w:b/>
          <w:i/>
          <w:color w:val="FF0000"/>
          <w:lang w:eastAsia="ar-SA"/>
        </w:rPr>
      </w:pPr>
    </w:p>
    <w:p w:rsidR="007203FF" w:rsidRDefault="007203FF" w:rsidP="00310DC1">
      <w:pPr>
        <w:jc w:val="both"/>
        <w:rPr>
          <w:b/>
          <w:i/>
          <w:color w:val="FF0000"/>
          <w:lang w:eastAsia="ar-SA"/>
        </w:rPr>
      </w:pPr>
    </w:p>
    <w:p w:rsidR="007203FF" w:rsidRPr="00581979" w:rsidRDefault="007203FF" w:rsidP="00581979">
      <w:pPr>
        <w:jc w:val="both"/>
        <w:rPr>
          <w:b/>
          <w:i/>
          <w:color w:val="FF0000"/>
          <w:lang w:eastAsia="ar-SA"/>
        </w:rPr>
      </w:pPr>
    </w:p>
    <w:p w:rsidR="007203FF" w:rsidRPr="00581979" w:rsidRDefault="007203FF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7203FF" w:rsidRPr="00581979" w:rsidRDefault="007203FF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7203FF" w:rsidRPr="00581979" w:rsidRDefault="007203FF" w:rsidP="00581979">
      <w:pPr>
        <w:jc w:val="both"/>
        <w:rPr>
          <w:iCs/>
          <w:color w:val="FF0000"/>
          <w:sz w:val="22"/>
          <w:szCs w:val="22"/>
        </w:rPr>
      </w:pPr>
    </w:p>
    <w:p w:rsidR="007203FF" w:rsidRPr="00581979" w:rsidRDefault="007203FF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7203FF" w:rsidRPr="00581979" w:rsidRDefault="007203FF" w:rsidP="00581979">
      <w:pPr>
        <w:jc w:val="both"/>
        <w:rPr>
          <w:iCs/>
          <w:color w:val="FF0000"/>
          <w:sz w:val="22"/>
          <w:szCs w:val="22"/>
        </w:rPr>
      </w:pPr>
    </w:p>
    <w:p w:rsidR="007203FF" w:rsidRPr="00581979" w:rsidRDefault="007203FF" w:rsidP="00581979">
      <w:pPr>
        <w:rPr>
          <w:color w:val="FF0000"/>
          <w:sz w:val="22"/>
          <w:szCs w:val="22"/>
          <w:lang w:eastAsia="pl-PL"/>
        </w:rPr>
      </w:pPr>
    </w:p>
    <w:p w:rsidR="007203FF" w:rsidRPr="00275008" w:rsidRDefault="007203FF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7203FF" w:rsidRPr="00581979" w:rsidRDefault="007203FF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7203FF" w:rsidRPr="00581979" w:rsidRDefault="007203FF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7203FF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3FF" w:rsidRDefault="007203F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7203FF" w:rsidRDefault="007203F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3FF" w:rsidRDefault="007203F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7203FF" w:rsidRDefault="007203F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3FF" w:rsidRDefault="007203FF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>
      <w:rPr>
        <w:color w:val="auto"/>
        <w:lang w:eastAsia="ar-SA"/>
      </w:rPr>
      <w:t>P.271.13</w:t>
    </w:r>
    <w:r w:rsidRPr="001A5CF0">
      <w:rPr>
        <w:color w:val="auto"/>
        <w:lang w:eastAsia="ar-SA"/>
      </w:rPr>
      <w:t xml:space="preserve">.2026   </w:t>
    </w:r>
    <w:r w:rsidRPr="005A2F13">
      <w:rPr>
        <w:color w:val="auto"/>
        <w:lang w:eastAsia="ar-SA"/>
      </w:rPr>
      <w:t xml:space="preserve">   </w:t>
    </w:r>
    <w:r>
      <w:rPr>
        <w:lang w:eastAsia="ar-SA"/>
      </w:rPr>
      <w:t xml:space="preserve">                                              </w:t>
    </w:r>
  </w:p>
  <w:p w:rsidR="007203FF" w:rsidRDefault="007203FF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155C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D369C"/>
    <w:rsid w:val="000E45E2"/>
    <w:rsid w:val="000F41A6"/>
    <w:rsid w:val="00105DA1"/>
    <w:rsid w:val="00111837"/>
    <w:rsid w:val="00114648"/>
    <w:rsid w:val="00134442"/>
    <w:rsid w:val="0014606D"/>
    <w:rsid w:val="001632BC"/>
    <w:rsid w:val="00163D11"/>
    <w:rsid w:val="00166A71"/>
    <w:rsid w:val="00173DC0"/>
    <w:rsid w:val="001874C7"/>
    <w:rsid w:val="00194C7F"/>
    <w:rsid w:val="001A5CF0"/>
    <w:rsid w:val="001B10EE"/>
    <w:rsid w:val="001B1F6D"/>
    <w:rsid w:val="001B3186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3685D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2C59A2"/>
    <w:rsid w:val="00300FF2"/>
    <w:rsid w:val="00310DC1"/>
    <w:rsid w:val="00322BE8"/>
    <w:rsid w:val="00327870"/>
    <w:rsid w:val="003309D0"/>
    <w:rsid w:val="00353F7A"/>
    <w:rsid w:val="00361872"/>
    <w:rsid w:val="00363CE9"/>
    <w:rsid w:val="003828B3"/>
    <w:rsid w:val="00383B03"/>
    <w:rsid w:val="003844DC"/>
    <w:rsid w:val="00393F26"/>
    <w:rsid w:val="00394C71"/>
    <w:rsid w:val="003953A8"/>
    <w:rsid w:val="003C4ADC"/>
    <w:rsid w:val="003D1D8F"/>
    <w:rsid w:val="003E0FF8"/>
    <w:rsid w:val="003E5C74"/>
    <w:rsid w:val="004045BB"/>
    <w:rsid w:val="00464864"/>
    <w:rsid w:val="0046708D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4D1FB5"/>
    <w:rsid w:val="004F34DC"/>
    <w:rsid w:val="00500BE5"/>
    <w:rsid w:val="00501057"/>
    <w:rsid w:val="00501A30"/>
    <w:rsid w:val="005055E4"/>
    <w:rsid w:val="005066D0"/>
    <w:rsid w:val="00523C16"/>
    <w:rsid w:val="00535B28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30E81"/>
    <w:rsid w:val="00664025"/>
    <w:rsid w:val="006651D7"/>
    <w:rsid w:val="00680191"/>
    <w:rsid w:val="00691796"/>
    <w:rsid w:val="00697D40"/>
    <w:rsid w:val="006B199B"/>
    <w:rsid w:val="006B3647"/>
    <w:rsid w:val="006D04DD"/>
    <w:rsid w:val="006F081B"/>
    <w:rsid w:val="006F12DC"/>
    <w:rsid w:val="00702DD8"/>
    <w:rsid w:val="007203FF"/>
    <w:rsid w:val="0073415D"/>
    <w:rsid w:val="0074453E"/>
    <w:rsid w:val="00764BC2"/>
    <w:rsid w:val="00775069"/>
    <w:rsid w:val="007A74D4"/>
    <w:rsid w:val="007D339C"/>
    <w:rsid w:val="007D56B4"/>
    <w:rsid w:val="007D6E3F"/>
    <w:rsid w:val="007E3293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E6EF9"/>
    <w:rsid w:val="008F16FD"/>
    <w:rsid w:val="00913649"/>
    <w:rsid w:val="009164EC"/>
    <w:rsid w:val="00917FE5"/>
    <w:rsid w:val="00937004"/>
    <w:rsid w:val="00950E54"/>
    <w:rsid w:val="0096478E"/>
    <w:rsid w:val="00984210"/>
    <w:rsid w:val="00993D75"/>
    <w:rsid w:val="009B1090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E3CB6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965EB"/>
    <w:rsid w:val="00BA5C89"/>
    <w:rsid w:val="00BB5858"/>
    <w:rsid w:val="00BE52E8"/>
    <w:rsid w:val="00C042CF"/>
    <w:rsid w:val="00C157D1"/>
    <w:rsid w:val="00C17033"/>
    <w:rsid w:val="00C2194E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0BAC"/>
    <w:rsid w:val="00F06230"/>
    <w:rsid w:val="00F116E3"/>
    <w:rsid w:val="00F12B0F"/>
    <w:rsid w:val="00F203A3"/>
    <w:rsid w:val="00F35E94"/>
    <w:rsid w:val="00F45E14"/>
    <w:rsid w:val="00F53668"/>
    <w:rsid w:val="00F7205D"/>
    <w:rsid w:val="00F74737"/>
    <w:rsid w:val="00F90D39"/>
    <w:rsid w:val="00FA2F76"/>
    <w:rsid w:val="00FB1D7C"/>
    <w:rsid w:val="00FC3475"/>
    <w:rsid w:val="00FC34FE"/>
    <w:rsid w:val="00FC645B"/>
    <w:rsid w:val="00FC6DDC"/>
    <w:rsid w:val="00FF220B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73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373</Words>
  <Characters>2242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49</cp:revision>
  <dcterms:created xsi:type="dcterms:W3CDTF">2021-04-20T12:35:00Z</dcterms:created>
  <dcterms:modified xsi:type="dcterms:W3CDTF">2026-04-01T10:51:00Z</dcterms:modified>
</cp:coreProperties>
</file>